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B9" w:rsidRPr="00EB7875" w:rsidRDefault="00C30B35" w:rsidP="008A3BE1">
      <w:pPr>
        <w:bidi/>
        <w:spacing w:after="0"/>
        <w:ind w:hanging="1"/>
        <w:jc w:val="center"/>
        <w:rPr>
          <w:rFonts w:asciiTheme="majorBidi" w:hAnsiTheme="majorBidi" w:cstheme="majorBidi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1" locked="0" layoutInCell="1" allowOverlap="1" wp14:anchorId="4BF1DC03" wp14:editId="18924BD0">
            <wp:simplePos x="0" y="0"/>
            <wp:positionH relativeFrom="column">
              <wp:posOffset>5553710</wp:posOffset>
            </wp:positionH>
            <wp:positionV relativeFrom="paragraph">
              <wp:posOffset>-15240</wp:posOffset>
            </wp:positionV>
            <wp:extent cx="781685" cy="793115"/>
            <wp:effectExtent l="0" t="0" r="0" b="0"/>
            <wp:wrapSquare wrapText="bothSides"/>
            <wp:docPr id="3" name="Image 3" descr="logoUN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UNIV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fr-FR"/>
        </w:rPr>
        <w:drawing>
          <wp:anchor distT="0" distB="0" distL="114300" distR="114300" simplePos="0" relativeHeight="251661312" behindDoc="1" locked="0" layoutInCell="1" allowOverlap="1" wp14:anchorId="2CDB7799" wp14:editId="7A87EF3C">
            <wp:simplePos x="0" y="0"/>
            <wp:positionH relativeFrom="column">
              <wp:posOffset>-151283</wp:posOffset>
            </wp:positionH>
            <wp:positionV relativeFrom="paragraph">
              <wp:posOffset>-15240</wp:posOffset>
            </wp:positionV>
            <wp:extent cx="781685" cy="793115"/>
            <wp:effectExtent l="19050" t="0" r="0" b="0"/>
            <wp:wrapSquare wrapText="bothSides"/>
            <wp:docPr id="1" name="Image 3" descr="logoUN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UNIV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0DB9" w:rsidRPr="00430D49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430D49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</w:t>
      </w:r>
      <w:bookmarkStart w:id="0" w:name="_GoBack"/>
      <w:bookmarkEnd w:id="0"/>
      <w:r w:rsidRPr="00430D49">
        <w:rPr>
          <w:rFonts w:asciiTheme="majorBidi" w:hAnsiTheme="majorBidi" w:cstheme="majorBidi"/>
          <w:b/>
          <w:bCs/>
          <w:sz w:val="44"/>
          <w:szCs w:val="44"/>
          <w:lang w:bidi="ar-DZ"/>
        </w:rPr>
        <w:t>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170871">
      <w:pPr>
        <w:spacing w:after="0"/>
        <w:ind w:hanging="1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6B2942" w:rsidP="00170871">
      <w:pPr>
        <w:spacing w:after="0"/>
        <w:ind w:hanging="1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</w:t>
      </w:r>
    </w:p>
    <w:p w:rsidR="001579A3" w:rsidRPr="008A3BE1" w:rsidRDefault="008A5991" w:rsidP="008A5991">
      <w:pPr>
        <w:tabs>
          <w:tab w:val="left" w:pos="728"/>
          <w:tab w:val="right" w:pos="9638"/>
        </w:tabs>
        <w:bidi/>
        <w:spacing w:after="0"/>
        <w:ind w:left="-143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ab/>
      </w:r>
      <w:r>
        <w:rPr>
          <w:rFonts w:asciiTheme="majorBidi" w:hAnsiTheme="majorBidi" w:cstheme="majorBidi"/>
          <w:b/>
          <w:bCs/>
          <w:sz w:val="40"/>
          <w:szCs w:val="40"/>
        </w:rPr>
        <w:tab/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016E1A">
        <w:rPr>
          <w:rFonts w:asciiTheme="majorBidi" w:hAnsiTheme="majorBidi" w:cstheme="majorBidi"/>
          <w:sz w:val="40"/>
          <w:szCs w:val="40"/>
        </w:rPr>
        <w:t>Algèbre et mathématiques discrètes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Default="00FB34D2" w:rsidP="00FB34D2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proofErr w:type="spellStart"/>
      <w:r>
        <w:rPr>
          <w:rFonts w:asciiTheme="majorBidi" w:hAnsiTheme="majorBidi" w:cstheme="majorBidi"/>
          <w:sz w:val="40"/>
          <w:szCs w:val="40"/>
          <w:lang w:bidi="ar-DZ"/>
        </w:rPr>
        <w:t>Habiba</w:t>
      </w:r>
      <w:proofErr w:type="spellEnd"/>
      <w:r w:rsidR="00DF632E">
        <w:rPr>
          <w:rFonts w:asciiTheme="majorBidi" w:hAnsiTheme="majorBidi" w:cstheme="majorBidi"/>
          <w:sz w:val="40"/>
          <w:szCs w:val="40"/>
          <w:lang w:bidi="ar-DZ"/>
        </w:rPr>
        <w:t xml:space="preserve"> </w:t>
      </w:r>
      <w:r>
        <w:rPr>
          <w:rFonts w:asciiTheme="majorBidi" w:hAnsiTheme="majorBidi" w:cstheme="majorBidi"/>
          <w:sz w:val="40"/>
          <w:szCs w:val="40"/>
          <w:lang w:bidi="ar-DZ"/>
        </w:rPr>
        <w:t>BAHACHE</w:t>
      </w:r>
    </w:p>
    <w:p w:rsidR="00CD3022" w:rsidRPr="00EB787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4"/>
      </w:tblGrid>
      <w:tr w:rsidR="008A3BE1" w:rsidTr="00EB7875">
        <w:trPr>
          <w:tblCellSpacing w:w="20" w:type="dxa"/>
        </w:trPr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Default="00FB34D2" w:rsidP="00CF3F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52"/>
                <w:szCs w:val="52"/>
              </w:rPr>
            </w:pPr>
            <w:r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Idéaux flous dans un anneau </w:t>
            </w:r>
          </w:p>
          <w:p w:rsidR="008A3BE1" w:rsidRDefault="008A3BE1" w:rsidP="00FB34D2">
            <w:pPr>
              <w:bidi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2C1E2A" w:rsidRP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E70DB9" w:rsidRPr="00DD06D4" w:rsidRDefault="00EB7875" w:rsidP="00DF632E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  <w:r w:rsidRPr="00DD06D4">
        <w:rPr>
          <w:rFonts w:asciiTheme="majorBidi" w:hAnsiTheme="majorBidi" w:cstheme="majorBidi"/>
          <w:sz w:val="32"/>
          <w:szCs w:val="32"/>
        </w:rPr>
        <w:t xml:space="preserve">Date de soutenance </w:t>
      </w:r>
      <w:r w:rsidR="00FB34D2" w:rsidRPr="00DD06D4">
        <w:rPr>
          <w:rFonts w:asciiTheme="majorBidi" w:hAnsiTheme="majorBidi" w:cstheme="majorBidi"/>
          <w:sz w:val="32"/>
          <w:szCs w:val="32"/>
        </w:rPr>
        <w:t>:</w:t>
      </w:r>
      <w:r w:rsidR="00FB34D2">
        <w:rPr>
          <w:rFonts w:asciiTheme="majorBidi" w:hAnsiTheme="majorBidi" w:cstheme="majorBidi"/>
          <w:sz w:val="32"/>
          <w:szCs w:val="32"/>
        </w:rPr>
        <w:t xml:space="preserve"> 02</w:t>
      </w:r>
      <w:r w:rsidR="00016E1A">
        <w:rPr>
          <w:rFonts w:asciiTheme="majorBidi" w:hAnsiTheme="majorBidi" w:cstheme="majorBidi"/>
          <w:sz w:val="32"/>
          <w:szCs w:val="32"/>
        </w:rPr>
        <w:t>/0</w:t>
      </w:r>
      <w:r w:rsidR="00DF632E">
        <w:rPr>
          <w:rFonts w:asciiTheme="majorBidi" w:hAnsiTheme="majorBidi" w:cstheme="majorBidi"/>
          <w:sz w:val="32"/>
          <w:szCs w:val="32"/>
        </w:rPr>
        <w:t>7</w:t>
      </w:r>
      <w:r w:rsidR="00016E1A">
        <w:rPr>
          <w:rFonts w:asciiTheme="majorBidi" w:hAnsiTheme="majorBidi" w:cstheme="majorBidi"/>
          <w:sz w:val="32"/>
          <w:szCs w:val="32"/>
        </w:rPr>
        <w:t>/201</w:t>
      </w:r>
      <w:r w:rsidR="00DF632E">
        <w:rPr>
          <w:rFonts w:asciiTheme="majorBidi" w:hAnsiTheme="majorBidi" w:cstheme="majorBidi"/>
          <w:sz w:val="32"/>
          <w:szCs w:val="32"/>
        </w:rPr>
        <w:t>9</w:t>
      </w:r>
      <w:r w:rsidR="00CE21E9">
        <w:rPr>
          <w:rFonts w:asciiTheme="majorBidi" w:hAnsiTheme="majorBidi" w:cstheme="majorBidi"/>
          <w:sz w:val="32"/>
          <w:szCs w:val="32"/>
        </w:rPr>
        <w:t>.</w:t>
      </w:r>
    </w:p>
    <w:p w:rsidR="008A3BE1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p w:rsidR="008B0DF3" w:rsidRDefault="008B0DF3" w:rsidP="008B0DF3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tbl>
      <w:tblPr>
        <w:tblStyle w:val="a9"/>
        <w:tblW w:w="1017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3402"/>
        <w:gridCol w:w="2127"/>
      </w:tblGrid>
      <w:tr w:rsidR="0026082F" w:rsidRPr="0026082F" w:rsidTr="00C57959">
        <w:tc>
          <w:tcPr>
            <w:tcW w:w="4643" w:type="dxa"/>
          </w:tcPr>
          <w:p w:rsidR="0026082F" w:rsidRPr="000146CD" w:rsidRDefault="00FB34D2" w:rsidP="005473AB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91589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Mr.</w:t>
            </w:r>
            <w:r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Abdelaziz AMROUNE</w:t>
            </w:r>
          </w:p>
        </w:tc>
        <w:tc>
          <w:tcPr>
            <w:tcW w:w="3402" w:type="dxa"/>
          </w:tcPr>
          <w:p w:rsidR="0026082F" w:rsidRPr="0026082F" w:rsidRDefault="000D52DC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Prof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12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C57959">
        <w:tc>
          <w:tcPr>
            <w:tcW w:w="4643" w:type="dxa"/>
          </w:tcPr>
          <w:p w:rsidR="0026082F" w:rsidRPr="000146CD" w:rsidRDefault="0026082F" w:rsidP="00C57959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146CD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Mr. </w:t>
            </w:r>
            <w:proofErr w:type="spellStart"/>
            <w:r w:rsidR="00016E1A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Soheyb</w:t>
            </w:r>
            <w:proofErr w:type="spellEnd"/>
            <w:r w:rsidR="00016E1A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MILLES</w:t>
            </w:r>
          </w:p>
        </w:tc>
        <w:tc>
          <w:tcPr>
            <w:tcW w:w="3402" w:type="dxa"/>
          </w:tcPr>
          <w:p w:rsidR="0026082F" w:rsidRPr="0026082F" w:rsidRDefault="00C97AAE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MCB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12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Rapporteur</w:t>
            </w:r>
          </w:p>
        </w:tc>
      </w:tr>
      <w:tr w:rsidR="0026082F" w:rsidRPr="0026082F" w:rsidTr="00C57959">
        <w:tc>
          <w:tcPr>
            <w:tcW w:w="4643" w:type="dxa"/>
          </w:tcPr>
          <w:p w:rsidR="00FB34D2" w:rsidRPr="0091589F" w:rsidRDefault="00FB34D2" w:rsidP="00FB34D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146CD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Mr.</w:t>
            </w:r>
            <w:r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Lemnaouar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ZEDAM</w:t>
            </w:r>
          </w:p>
        </w:tc>
        <w:tc>
          <w:tcPr>
            <w:tcW w:w="3402" w:type="dxa"/>
          </w:tcPr>
          <w:p w:rsidR="0026082F" w:rsidRPr="0026082F" w:rsidRDefault="00C97AAE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Prof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12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</w:tbl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8B0DF3" w:rsidRDefault="008B0DF3" w:rsidP="008B0DF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</w:p>
    <w:p w:rsidR="008B0DF3" w:rsidRDefault="008B0DF3" w:rsidP="008B0DF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</w:p>
    <w:p w:rsidR="008B0DF3" w:rsidRDefault="008B0DF3" w:rsidP="008B0DF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</w:p>
    <w:p w:rsidR="008B0DF3" w:rsidRDefault="008B0DF3" w:rsidP="008B0DF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</w:p>
    <w:p w:rsidR="008B0DF3" w:rsidRPr="00357411" w:rsidRDefault="00DD06D4" w:rsidP="008B0DF3">
      <w:pPr>
        <w:bidi/>
        <w:spacing w:after="0"/>
        <w:ind w:hanging="1"/>
        <w:jc w:val="center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DF632E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DF632E">
        <w:rPr>
          <w:rFonts w:asciiTheme="majorBidi" w:hAnsiTheme="majorBidi" w:cstheme="majorBidi"/>
          <w:b/>
          <w:bCs/>
          <w:sz w:val="36"/>
          <w:szCs w:val="36"/>
          <w:lang w:bidi="ar-DZ"/>
        </w:rPr>
        <w:t>9</w:t>
      </w:r>
    </w:p>
    <w:sectPr w:rsidR="008B0DF3" w:rsidRPr="00357411" w:rsidSect="008B0DF3">
      <w:headerReference w:type="default" r:id="rId10"/>
      <w:pgSz w:w="11906" w:h="16838" w:code="9"/>
      <w:pgMar w:top="397" w:right="1134" w:bottom="567" w:left="1134" w:header="567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3E7" w:rsidRDefault="00EA03E7" w:rsidP="00F373A7">
      <w:pPr>
        <w:spacing w:after="0" w:line="240" w:lineRule="auto"/>
      </w:pPr>
      <w:r>
        <w:separator/>
      </w:r>
    </w:p>
  </w:endnote>
  <w:endnote w:type="continuationSeparator" w:id="0">
    <w:p w:rsidR="00EA03E7" w:rsidRDefault="00EA03E7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3E7" w:rsidRDefault="00EA03E7" w:rsidP="00F373A7">
      <w:pPr>
        <w:spacing w:after="0" w:line="240" w:lineRule="auto"/>
      </w:pPr>
      <w:r>
        <w:separator/>
      </w:r>
    </w:p>
  </w:footnote>
  <w:footnote w:type="continuationSeparator" w:id="0">
    <w:p w:rsidR="00EA03E7" w:rsidRDefault="00EA03E7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40"/>
    <w:rsid w:val="000146CD"/>
    <w:rsid w:val="00016E1A"/>
    <w:rsid w:val="00045A4A"/>
    <w:rsid w:val="00071254"/>
    <w:rsid w:val="000751D3"/>
    <w:rsid w:val="000838EF"/>
    <w:rsid w:val="000901C5"/>
    <w:rsid w:val="000D52DC"/>
    <w:rsid w:val="000E06DF"/>
    <w:rsid w:val="001020CC"/>
    <w:rsid w:val="00116051"/>
    <w:rsid w:val="0011655B"/>
    <w:rsid w:val="00120C89"/>
    <w:rsid w:val="00122FB9"/>
    <w:rsid w:val="00137BBC"/>
    <w:rsid w:val="00146B9C"/>
    <w:rsid w:val="001579A3"/>
    <w:rsid w:val="00170871"/>
    <w:rsid w:val="00187D47"/>
    <w:rsid w:val="00192D36"/>
    <w:rsid w:val="001A68E1"/>
    <w:rsid w:val="001E76A8"/>
    <w:rsid w:val="00200367"/>
    <w:rsid w:val="002117B9"/>
    <w:rsid w:val="00240AA2"/>
    <w:rsid w:val="002563D8"/>
    <w:rsid w:val="0026082F"/>
    <w:rsid w:val="00266B8C"/>
    <w:rsid w:val="002C1E2A"/>
    <w:rsid w:val="002F0636"/>
    <w:rsid w:val="003024EC"/>
    <w:rsid w:val="003103B9"/>
    <w:rsid w:val="00343DB6"/>
    <w:rsid w:val="00344E7A"/>
    <w:rsid w:val="00357411"/>
    <w:rsid w:val="00374C23"/>
    <w:rsid w:val="003B0FED"/>
    <w:rsid w:val="003B5EEB"/>
    <w:rsid w:val="003C2FB9"/>
    <w:rsid w:val="003E65C3"/>
    <w:rsid w:val="003F586C"/>
    <w:rsid w:val="00430D49"/>
    <w:rsid w:val="00445445"/>
    <w:rsid w:val="0044608D"/>
    <w:rsid w:val="0045230B"/>
    <w:rsid w:val="004641A5"/>
    <w:rsid w:val="004D47D8"/>
    <w:rsid w:val="00544A9E"/>
    <w:rsid w:val="00553156"/>
    <w:rsid w:val="00580DDD"/>
    <w:rsid w:val="005F2408"/>
    <w:rsid w:val="005F4C03"/>
    <w:rsid w:val="00615535"/>
    <w:rsid w:val="006333C8"/>
    <w:rsid w:val="00640F29"/>
    <w:rsid w:val="00685010"/>
    <w:rsid w:val="006A7247"/>
    <w:rsid w:val="006B1847"/>
    <w:rsid w:val="006B2942"/>
    <w:rsid w:val="006B7F62"/>
    <w:rsid w:val="006D3DDD"/>
    <w:rsid w:val="0072329C"/>
    <w:rsid w:val="007237DA"/>
    <w:rsid w:val="00730CD5"/>
    <w:rsid w:val="00745CCE"/>
    <w:rsid w:val="00753755"/>
    <w:rsid w:val="00790EC3"/>
    <w:rsid w:val="007B146B"/>
    <w:rsid w:val="007B4CD2"/>
    <w:rsid w:val="007B5188"/>
    <w:rsid w:val="008116D6"/>
    <w:rsid w:val="00813BB5"/>
    <w:rsid w:val="00815230"/>
    <w:rsid w:val="0084066A"/>
    <w:rsid w:val="00856353"/>
    <w:rsid w:val="008915EC"/>
    <w:rsid w:val="008A3BE1"/>
    <w:rsid w:val="008A5991"/>
    <w:rsid w:val="008B0DF3"/>
    <w:rsid w:val="008D794E"/>
    <w:rsid w:val="008E2C49"/>
    <w:rsid w:val="00910EF7"/>
    <w:rsid w:val="00912F40"/>
    <w:rsid w:val="0091589F"/>
    <w:rsid w:val="009312E2"/>
    <w:rsid w:val="0093708C"/>
    <w:rsid w:val="009418A5"/>
    <w:rsid w:val="00966A50"/>
    <w:rsid w:val="009705A3"/>
    <w:rsid w:val="00983CFC"/>
    <w:rsid w:val="00992FAE"/>
    <w:rsid w:val="009C003F"/>
    <w:rsid w:val="009C3915"/>
    <w:rsid w:val="009F2E0B"/>
    <w:rsid w:val="00A20A95"/>
    <w:rsid w:val="00A73EE8"/>
    <w:rsid w:val="00A76912"/>
    <w:rsid w:val="00A86196"/>
    <w:rsid w:val="00AA0AF8"/>
    <w:rsid w:val="00AB33E0"/>
    <w:rsid w:val="00AB592E"/>
    <w:rsid w:val="00AC6D3C"/>
    <w:rsid w:val="00AE5838"/>
    <w:rsid w:val="00AF4FE4"/>
    <w:rsid w:val="00B015D1"/>
    <w:rsid w:val="00B64B26"/>
    <w:rsid w:val="00B709D5"/>
    <w:rsid w:val="00B739A4"/>
    <w:rsid w:val="00BA76BE"/>
    <w:rsid w:val="00BB02F8"/>
    <w:rsid w:val="00BC17D8"/>
    <w:rsid w:val="00BC4B94"/>
    <w:rsid w:val="00BD7EDC"/>
    <w:rsid w:val="00BE464D"/>
    <w:rsid w:val="00BE7F98"/>
    <w:rsid w:val="00C30B35"/>
    <w:rsid w:val="00C57959"/>
    <w:rsid w:val="00C97AAE"/>
    <w:rsid w:val="00CA0FC8"/>
    <w:rsid w:val="00CA7DDF"/>
    <w:rsid w:val="00CB4340"/>
    <w:rsid w:val="00CD3022"/>
    <w:rsid w:val="00CD4A30"/>
    <w:rsid w:val="00CD6279"/>
    <w:rsid w:val="00CE1A00"/>
    <w:rsid w:val="00CE21E9"/>
    <w:rsid w:val="00CF3F5E"/>
    <w:rsid w:val="00CF5EAF"/>
    <w:rsid w:val="00D158D2"/>
    <w:rsid w:val="00D16263"/>
    <w:rsid w:val="00D24DB1"/>
    <w:rsid w:val="00D76F3B"/>
    <w:rsid w:val="00D950D5"/>
    <w:rsid w:val="00DA5894"/>
    <w:rsid w:val="00DD06D4"/>
    <w:rsid w:val="00DF632E"/>
    <w:rsid w:val="00E70DB9"/>
    <w:rsid w:val="00EA03E7"/>
    <w:rsid w:val="00EB7875"/>
    <w:rsid w:val="00ED7367"/>
    <w:rsid w:val="00F234CF"/>
    <w:rsid w:val="00F373A7"/>
    <w:rsid w:val="00F63E17"/>
    <w:rsid w:val="00F70E52"/>
    <w:rsid w:val="00F75366"/>
    <w:rsid w:val="00F93B57"/>
    <w:rsid w:val="00FB21DF"/>
    <w:rsid w:val="00FB34D2"/>
    <w:rsid w:val="00FB4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B4E4-4A9B-4779-A183-0E097B3B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2016 -1.dotx</Template>
  <TotalTime>423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PC</cp:lastModifiedBy>
  <cp:revision>16</cp:revision>
  <cp:lastPrinted>2019-06-26T13:30:00Z</cp:lastPrinted>
  <dcterms:created xsi:type="dcterms:W3CDTF">2019-06-13T09:58:00Z</dcterms:created>
  <dcterms:modified xsi:type="dcterms:W3CDTF">2019-06-26T13:36:00Z</dcterms:modified>
</cp:coreProperties>
</file>